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5A3EF" w14:textId="77777777" w:rsidR="0079186E" w:rsidRDefault="0079186E" w:rsidP="0079186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SWABY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31EEA5B" w14:textId="77777777" w:rsidR="0079186E" w:rsidRDefault="0079186E" w:rsidP="0079186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4411796E" w14:textId="77777777" w:rsidR="0079186E" w:rsidRDefault="0079186E" w:rsidP="0079186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D6C38AA" w14:textId="77777777" w:rsidR="0079186E" w:rsidRDefault="0079186E" w:rsidP="0079186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BC6CB70" w14:textId="77777777" w:rsidR="0079186E" w:rsidRDefault="0079186E" w:rsidP="0079186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4477874A" w14:textId="77777777" w:rsidR="0079186E" w:rsidRDefault="0079186E" w:rsidP="0079186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388E089C" w14:textId="77777777" w:rsidR="0079186E" w:rsidRPr="00065994" w:rsidRDefault="0079186E" w:rsidP="0079186E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BED23A3" w14:textId="77777777" w:rsidR="0079186E" w:rsidRDefault="0079186E" w:rsidP="0079186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137CEB53" w14:textId="77777777" w:rsidR="0079186E" w:rsidRDefault="0079186E" w:rsidP="0079186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A5C9117" w14:textId="77777777" w:rsidR="0079186E" w:rsidRDefault="0079186E" w:rsidP="0079186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C36F334" w14:textId="77777777" w:rsidR="0079186E" w:rsidRDefault="0079186E" w:rsidP="0079186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December 2023</w:t>
      </w:r>
    </w:p>
    <w:p w14:paraId="5060C22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46345" w14:textId="77777777" w:rsidR="0079186E" w:rsidRDefault="0079186E" w:rsidP="009139A6">
      <w:r>
        <w:separator/>
      </w:r>
    </w:p>
  </w:endnote>
  <w:endnote w:type="continuationSeparator" w:id="0">
    <w:p w14:paraId="327BFBFC" w14:textId="77777777" w:rsidR="0079186E" w:rsidRDefault="007918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C6B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76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AE8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FFA24" w14:textId="77777777" w:rsidR="0079186E" w:rsidRDefault="0079186E" w:rsidP="009139A6">
      <w:r>
        <w:separator/>
      </w:r>
    </w:p>
  </w:footnote>
  <w:footnote w:type="continuationSeparator" w:id="0">
    <w:p w14:paraId="1D139ACD" w14:textId="77777777" w:rsidR="0079186E" w:rsidRDefault="007918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DA8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BF7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C5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86E"/>
    <w:rsid w:val="000666E0"/>
    <w:rsid w:val="002510B7"/>
    <w:rsid w:val="005C130B"/>
    <w:rsid w:val="0079186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5BFB7"/>
  <w15:chartTrackingRefBased/>
  <w15:docId w15:val="{9E9EA2BE-2CE1-473F-98D6-87442A6E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2024-02-23T20:16:00Z</dcterms:created>
  <dcterms:modified xsi:type="dcterms:W3CDTF">2024-02-23T20:16:00Z</dcterms:modified>
</cp:coreProperties>
</file>